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6D26" w14:textId="2591F976" w:rsidR="0034282E" w:rsidRDefault="0034282E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045370">
        <w:rPr>
          <w:b/>
          <w:i/>
          <w:noProof/>
          <w:sz w:val="28"/>
        </w:rPr>
        <w:t>242373</w:t>
      </w:r>
    </w:p>
    <w:p w14:paraId="7B2B1AE6" w14:textId="64B5B153" w:rsidR="0034282E" w:rsidRDefault="0034282E" w:rsidP="0034282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77777777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AE217D" w:rsidRPr="0034282E">
        <w:rPr>
          <w:rFonts w:ascii="Arial" w:hAnsi="Arial" w:cs="Arial"/>
          <w:b/>
          <w:sz w:val="22"/>
          <w:szCs w:val="22"/>
        </w:rPr>
        <w:t xml:space="preserve">LS reply on </w:t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77777777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1BF10A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</w:t>
      </w:r>
    </w:p>
    <w:p w14:paraId="2548326B" w14:textId="3A1EDA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01825F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WG2, 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, CT6 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8257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 Bjerrum</w:t>
      </w:r>
    </w:p>
    <w:p w14:paraId="5C701869" w14:textId="18C861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Bo.bjerrum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26617677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34282E">
        <w:rPr>
          <w:rFonts w:ascii="Arial" w:hAnsi="Arial" w:cs="Arial"/>
        </w:rPr>
        <w:t xml:space="preserve">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on support of SSIM on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>.</w:t>
      </w:r>
    </w:p>
    <w:p w14:paraId="20E75ED6" w14:textId="59DB8FCE" w:rsidR="0034282E" w:rsidRDefault="0034282E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inform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 that</w:t>
      </w:r>
      <w:r w:rsidR="00E10BA0">
        <w:rPr>
          <w:rFonts w:ascii="Arial" w:hAnsi="Arial" w:cs="Arial"/>
        </w:rPr>
        <w:t xml:space="preserve"> SA3 has agreed during the study of network slicing is release 16 to optionally </w:t>
      </w:r>
      <w:r w:rsidR="00F72B69">
        <w:rPr>
          <w:rFonts w:ascii="Arial" w:hAnsi="Arial" w:cs="Arial"/>
        </w:rPr>
        <w:t>perform</w:t>
      </w:r>
      <w:r w:rsidR="00E10BA0">
        <w:rPr>
          <w:rFonts w:ascii="Arial" w:hAnsi="Arial" w:cs="Arial"/>
        </w:rPr>
        <w:t xml:space="preserve"> slice specific authentication and authorisation with a AAA. To ensure </w:t>
      </w:r>
      <w:r w:rsidR="00F72B69">
        <w:rPr>
          <w:rFonts w:ascii="Arial" w:hAnsi="Arial" w:cs="Arial"/>
        </w:rPr>
        <w:t>interoperability between the UE and AAA server, it has been agreed to support EAP based algorithms. E.g. EAP-TLS, EAP TTLS etc. Which</w:t>
      </w:r>
      <w:r w:rsidR="0048376D">
        <w:rPr>
          <w:rFonts w:ascii="Arial" w:hAnsi="Arial" w:cs="Arial"/>
        </w:rPr>
        <w:t xml:space="preserve"> specific algorithm</w:t>
      </w:r>
      <w:r w:rsidR="00F72B69">
        <w:rPr>
          <w:rFonts w:ascii="Arial" w:hAnsi="Arial" w:cs="Arial"/>
        </w:rPr>
        <w:t xml:space="preserve"> to</w:t>
      </w:r>
      <w:r w:rsidR="0048376D">
        <w:rPr>
          <w:rFonts w:ascii="Arial" w:hAnsi="Arial" w:cs="Arial"/>
        </w:rPr>
        <w:t xml:space="preserve"> be</w:t>
      </w:r>
      <w:r w:rsidR="00F72B69">
        <w:rPr>
          <w:rFonts w:ascii="Arial" w:hAnsi="Arial" w:cs="Arial"/>
        </w:rPr>
        <w:t xml:space="preserve"> support</w:t>
      </w:r>
      <w:r w:rsidR="0048376D">
        <w:rPr>
          <w:rFonts w:ascii="Arial" w:hAnsi="Arial" w:cs="Arial"/>
        </w:rPr>
        <w:t>ed</w:t>
      </w:r>
      <w:r w:rsidR="00F72B69">
        <w:rPr>
          <w:rFonts w:ascii="Arial" w:hAnsi="Arial" w:cs="Arial"/>
        </w:rPr>
        <w:t xml:space="preserve"> is left for deployment. SA3 has no plans to define a set of algorithms</w:t>
      </w:r>
      <w:r w:rsidR="009A4675">
        <w:rPr>
          <w:rFonts w:ascii="Arial" w:hAnsi="Arial" w:cs="Arial"/>
        </w:rPr>
        <w:t xml:space="preserve"> for</w:t>
      </w:r>
      <w:r w:rsidR="00F72B69">
        <w:rPr>
          <w:rFonts w:ascii="Arial" w:hAnsi="Arial" w:cs="Arial"/>
        </w:rPr>
        <w:t xml:space="preserve"> mandatory support</w:t>
      </w:r>
      <w:r w:rsidR="005642A6">
        <w:rPr>
          <w:rFonts w:ascii="Arial" w:hAnsi="Arial" w:cs="Arial"/>
        </w:rPr>
        <w:t xml:space="preserve"> for network slice specific authentication and authorization</w:t>
      </w:r>
      <w:r w:rsidR="00F72B69">
        <w:rPr>
          <w:rFonts w:ascii="Arial" w:hAnsi="Arial" w:cs="Arial"/>
        </w:rPr>
        <w:t>.</w:t>
      </w:r>
      <w:r w:rsidR="00A85764">
        <w:rPr>
          <w:rFonts w:ascii="Arial" w:hAnsi="Arial" w:cs="Arial"/>
        </w:rPr>
        <w:t xml:space="preserve"> </w:t>
      </w:r>
      <w:r w:rsidR="0048376D">
        <w:rPr>
          <w:rFonts w:ascii="Arial" w:hAnsi="Arial" w:cs="Arial"/>
        </w:rPr>
        <w:t>C</w:t>
      </w:r>
      <w:r w:rsidR="00A85764">
        <w:rPr>
          <w:rFonts w:ascii="Arial" w:hAnsi="Arial" w:cs="Arial"/>
        </w:rPr>
        <w:t xml:space="preserve">onsequently, there is no </w:t>
      </w:r>
      <w:r w:rsidR="005642A6">
        <w:rPr>
          <w:rFonts w:ascii="Arial" w:hAnsi="Arial" w:cs="Arial"/>
        </w:rPr>
        <w:t>r</w:t>
      </w:r>
      <w:r w:rsidR="00A85764">
        <w:rPr>
          <w:rFonts w:ascii="Arial" w:hAnsi="Arial" w:cs="Arial"/>
        </w:rPr>
        <w:t xml:space="preserve">equirement </w:t>
      </w:r>
      <w:r w:rsidR="0048376D">
        <w:rPr>
          <w:rFonts w:ascii="Arial" w:hAnsi="Arial" w:cs="Arial"/>
        </w:rPr>
        <w:t>in</w:t>
      </w:r>
      <w:r w:rsidR="00A85764">
        <w:rPr>
          <w:rFonts w:ascii="Arial" w:hAnsi="Arial" w:cs="Arial"/>
        </w:rPr>
        <w:t xml:space="preserve"> 3GPP</w:t>
      </w:r>
      <w:r w:rsidR="0048376D">
        <w:rPr>
          <w:rFonts w:ascii="Arial" w:hAnsi="Arial" w:cs="Arial"/>
        </w:rPr>
        <w:t xml:space="preserve"> for</w:t>
      </w:r>
      <w:r w:rsidR="00A85764">
        <w:rPr>
          <w:rFonts w:ascii="Arial" w:hAnsi="Arial" w:cs="Arial"/>
        </w:rPr>
        <w:t xml:space="preserve"> SSIM</w:t>
      </w:r>
      <w:r w:rsidR="0048376D">
        <w:rPr>
          <w:rFonts w:ascii="Arial" w:hAnsi="Arial" w:cs="Arial"/>
        </w:rPr>
        <w:t xml:space="preserve"> on this matter</w:t>
      </w:r>
      <w:r w:rsidR="004A7D67">
        <w:rPr>
          <w:rFonts w:ascii="Arial" w:hAnsi="Arial" w:cs="Arial"/>
        </w:rPr>
        <w:t>.</w:t>
      </w:r>
      <w:r w:rsidR="00A85764">
        <w:rPr>
          <w:rFonts w:ascii="Arial" w:hAnsi="Arial" w:cs="Arial"/>
        </w:rPr>
        <w:t xml:space="preserve"> </w:t>
      </w:r>
    </w:p>
    <w:p w14:paraId="6A92AD76" w14:textId="6B6B0924" w:rsidR="00AA77FA" w:rsidRPr="00522663" w:rsidRDefault="00522663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looks forward to a fruitful collaboration with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130165B1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F72B69">
        <w:rPr>
          <w:rFonts w:ascii="Arial" w:hAnsi="Arial" w:cs="Arial"/>
          <w:color w:val="000000" w:themeColor="text1"/>
        </w:rPr>
        <w:t xml:space="preserve"> TCA </w:t>
      </w:r>
      <w:proofErr w:type="spellStart"/>
      <w:r w:rsidR="00F72B69">
        <w:rPr>
          <w:rFonts w:ascii="Arial" w:hAnsi="Arial" w:cs="Arial"/>
          <w:color w:val="000000" w:themeColor="text1"/>
        </w:rPr>
        <w:t>eUICC</w:t>
      </w:r>
      <w:proofErr w:type="spellEnd"/>
      <w:r w:rsidR="00F72B69">
        <w:rPr>
          <w:rFonts w:ascii="Arial" w:hAnsi="Arial" w:cs="Arial"/>
          <w:color w:val="000000" w:themeColor="text1"/>
        </w:rPr>
        <w:t xml:space="preserve"> WG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</w:t>
      </w:r>
      <w:r w:rsidR="00F72B69">
        <w:rPr>
          <w:rFonts w:ascii="Arial" w:hAnsi="Arial" w:cs="Arial"/>
          <w:color w:val="000000" w:themeColor="text1"/>
        </w:rPr>
        <w:t>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77777777" w:rsidR="0034282E" w:rsidRPr="000A3843" w:rsidRDefault="0034282E" w:rsidP="0034282E">
      <w:pPr>
        <w:rPr>
          <w:rFonts w:ascii="Arial" w:hAnsi="Arial" w:cs="Arial"/>
        </w:rPr>
      </w:pPr>
      <w:r w:rsidRPr="000A3843">
        <w:rPr>
          <w:rFonts w:ascii="Arial" w:hAnsi="Arial" w:cs="Arial"/>
        </w:rPr>
        <w:t>SA3#117</w:t>
      </w:r>
      <w:r w:rsidRPr="000A3843">
        <w:rPr>
          <w:rFonts w:ascii="Arial" w:hAnsi="Arial" w:cs="Arial"/>
        </w:rPr>
        <w:tab/>
        <w:t>19 - 23 August 2024</w:t>
      </w:r>
      <w:r w:rsidRPr="000A3843">
        <w:rPr>
          <w:rFonts w:ascii="Arial" w:hAnsi="Arial" w:cs="Arial"/>
        </w:rPr>
        <w:tab/>
      </w:r>
      <w:r w:rsidRPr="000A3843">
        <w:rPr>
          <w:rFonts w:ascii="Arial" w:hAnsi="Arial" w:cs="Arial"/>
        </w:rPr>
        <w:tab/>
        <w:t>Maastricht (</w:t>
      </w:r>
      <w:proofErr w:type="spellStart"/>
      <w:r w:rsidRPr="000A3843">
        <w:rPr>
          <w:rFonts w:ascii="Arial" w:hAnsi="Arial" w:cs="Arial"/>
        </w:rPr>
        <w:t>Netherlands</w:t>
      </w:r>
      <w:proofErr w:type="spellEnd"/>
      <w:r w:rsidRPr="000A3843">
        <w:rPr>
          <w:rFonts w:ascii="Arial" w:hAnsi="Arial" w:cs="Arial"/>
        </w:rPr>
        <w:t>)</w:t>
      </w:r>
    </w:p>
    <w:p w14:paraId="43E64247" w14:textId="6CAF8D54" w:rsidR="00971283" w:rsidRPr="000A3843" w:rsidRDefault="00971283" w:rsidP="00971283">
      <w:pPr>
        <w:rPr>
          <w:rFonts w:ascii="Arial" w:hAnsi="Arial" w:cs="Arial"/>
        </w:rPr>
      </w:pPr>
      <w:r w:rsidRPr="000A3843">
        <w:rPr>
          <w:rFonts w:ascii="Arial" w:hAnsi="Arial" w:cs="Arial"/>
        </w:rPr>
        <w:t>SA3#11</w:t>
      </w:r>
      <w:r w:rsidR="00522663" w:rsidRPr="000A3843">
        <w:rPr>
          <w:rFonts w:ascii="Arial" w:hAnsi="Arial" w:cs="Arial"/>
        </w:rPr>
        <w:t>8</w:t>
      </w:r>
      <w:r w:rsidRPr="000A3843">
        <w:rPr>
          <w:rFonts w:ascii="Arial" w:hAnsi="Arial" w:cs="Arial"/>
        </w:rPr>
        <w:tab/>
        <w:t xml:space="preserve"> </w:t>
      </w:r>
      <w:r w:rsidR="00522663" w:rsidRPr="000A3843">
        <w:rPr>
          <w:rFonts w:ascii="Arial" w:hAnsi="Arial" w:cs="Arial"/>
        </w:rPr>
        <w:t>14</w:t>
      </w:r>
      <w:r w:rsidRPr="000A3843">
        <w:rPr>
          <w:rFonts w:ascii="Arial" w:hAnsi="Arial" w:cs="Arial"/>
        </w:rPr>
        <w:t xml:space="preserve">- </w:t>
      </w:r>
      <w:r w:rsidR="00522663" w:rsidRPr="000A3843">
        <w:rPr>
          <w:rFonts w:ascii="Arial" w:hAnsi="Arial" w:cs="Arial"/>
        </w:rPr>
        <w:t>18</w:t>
      </w:r>
      <w:r w:rsidRPr="000A3843">
        <w:rPr>
          <w:rFonts w:ascii="Arial" w:hAnsi="Arial" w:cs="Arial"/>
        </w:rPr>
        <w:t xml:space="preserve"> </w:t>
      </w:r>
      <w:proofErr w:type="spellStart"/>
      <w:r w:rsidR="00522663" w:rsidRPr="000A3843">
        <w:rPr>
          <w:rFonts w:ascii="Arial" w:hAnsi="Arial" w:cs="Arial"/>
        </w:rPr>
        <w:t>October</w:t>
      </w:r>
      <w:proofErr w:type="spellEnd"/>
      <w:r w:rsidRPr="000A3843">
        <w:rPr>
          <w:rFonts w:ascii="Arial" w:hAnsi="Arial" w:cs="Arial"/>
        </w:rPr>
        <w:t xml:space="preserve"> 2024</w:t>
      </w:r>
      <w:r w:rsidRPr="000A3843">
        <w:rPr>
          <w:rFonts w:ascii="Arial" w:hAnsi="Arial" w:cs="Arial"/>
        </w:rPr>
        <w:tab/>
      </w:r>
      <w:r w:rsidRPr="000A3843">
        <w:rPr>
          <w:rFonts w:ascii="Arial" w:hAnsi="Arial" w:cs="Arial"/>
        </w:rPr>
        <w:tab/>
      </w:r>
      <w:proofErr w:type="spellStart"/>
      <w:r w:rsidR="00522663" w:rsidRPr="000A3843">
        <w:rPr>
          <w:rFonts w:ascii="Arial" w:hAnsi="Arial" w:cs="Arial"/>
        </w:rPr>
        <w:t>India</w:t>
      </w:r>
      <w:proofErr w:type="spellEnd"/>
    </w:p>
    <w:p w14:paraId="054FEDCB" w14:textId="77777777" w:rsidR="006052AD" w:rsidRPr="005C36AE" w:rsidRDefault="006052AD" w:rsidP="002F1940">
      <w:pPr>
        <w:rPr>
          <w:lang w:val="fr-FR"/>
        </w:rPr>
      </w:pPr>
    </w:p>
    <w:sectPr w:rsidR="006052AD" w:rsidRPr="005C36AE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134B0" w14:textId="77777777" w:rsidR="00D663AC" w:rsidRDefault="00D663AC">
      <w:pPr>
        <w:spacing w:after="0"/>
      </w:pPr>
      <w:r>
        <w:separator/>
      </w:r>
    </w:p>
  </w:endnote>
  <w:endnote w:type="continuationSeparator" w:id="0">
    <w:p w14:paraId="6E23CDB9" w14:textId="77777777" w:rsidR="00D663AC" w:rsidRDefault="00D663AC">
      <w:pPr>
        <w:spacing w:after="0"/>
      </w:pPr>
      <w:r>
        <w:continuationSeparator/>
      </w:r>
    </w:p>
  </w:endnote>
  <w:endnote w:type="continuationNotice" w:id="1">
    <w:p w14:paraId="5CB67BCA" w14:textId="77777777" w:rsidR="00D663AC" w:rsidRDefault="00D66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1025" w14:textId="51536DF3" w:rsidR="00E92067" w:rsidRDefault="00E920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08ADDB2C" wp14:editId="236BCA4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915440cb8ee1230899933d0" descr="{&quot;HashCode&quot;:30256844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7069A" w14:textId="2D69226A" w:rsidR="00E92067" w:rsidRPr="00E92067" w:rsidRDefault="00E92067" w:rsidP="00E9206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E92067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DDB2C" id="_x0000_t202" coordsize="21600,21600" o:spt="202" path="m,l,21600r21600,l21600,xe">
              <v:stroke joinstyle="miter"/>
              <v:path gradientshapeok="t" o:connecttype="rect"/>
            </v:shapetype>
            <v:shape id="MSIPCM3915440cb8ee1230899933d0" o:spid="_x0000_s1026" type="#_x0000_t202" alt="{&quot;HashCode&quot;:30256844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fill o:detectmouseclick="t"/>
              <v:textbox inset=",0,,0">
                <w:txbxContent>
                  <w:p w14:paraId="00A7069A" w14:textId="2D69226A" w:rsidR="00E92067" w:rsidRPr="00E92067" w:rsidRDefault="00E92067" w:rsidP="00E9206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E92067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2E8F" w14:textId="12650F48" w:rsidR="00E92067" w:rsidRDefault="00E920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A07F3A1" wp14:editId="64CB7BD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62a0478dbfe9f8a7f336271e" descr="{&quot;HashCode&quot;:30256844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C606DF" w14:textId="64B0BCC2" w:rsidR="00E92067" w:rsidRPr="00E92067" w:rsidRDefault="00E92067" w:rsidP="00E9206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7F3A1" id="_x0000_t202" coordsize="21600,21600" o:spt="202" path="m,l,21600r21600,l21600,xe">
              <v:stroke joinstyle="miter"/>
              <v:path gradientshapeok="t" o:connecttype="rect"/>
            </v:shapetype>
            <v:shape id="MSIPCM62a0478dbfe9f8a7f336271e" o:spid="_x0000_s1027" type="#_x0000_t202" alt="{&quot;HashCode&quot;:302568440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" o:allowincell="f" filled="f" stroked="f" strokeweight=".5pt">
              <v:textbox inset=",0,,0">
                <w:txbxContent>
                  <w:p w14:paraId="6DC606DF" w14:textId="64B0BCC2" w:rsidR="00E92067" w:rsidRPr="00E92067" w:rsidRDefault="00E92067" w:rsidP="00E9206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E367" w14:textId="77777777" w:rsidR="00D663AC" w:rsidRDefault="00D663AC">
      <w:pPr>
        <w:spacing w:after="0"/>
      </w:pPr>
      <w:r>
        <w:separator/>
      </w:r>
    </w:p>
  </w:footnote>
  <w:footnote w:type="continuationSeparator" w:id="0">
    <w:p w14:paraId="2519704F" w14:textId="77777777" w:rsidR="00D663AC" w:rsidRDefault="00D663AC">
      <w:pPr>
        <w:spacing w:after="0"/>
      </w:pPr>
      <w:r>
        <w:continuationSeparator/>
      </w:r>
    </w:p>
  </w:footnote>
  <w:footnote w:type="continuationNotice" w:id="1">
    <w:p w14:paraId="11CEEEC1" w14:textId="77777777" w:rsidR="00D663AC" w:rsidRDefault="00D66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5370"/>
    <w:rsid w:val="0006074D"/>
    <w:rsid w:val="0006083C"/>
    <w:rsid w:val="00074D3C"/>
    <w:rsid w:val="00075F12"/>
    <w:rsid w:val="000A3843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A2D00"/>
    <w:rsid w:val="002E01C1"/>
    <w:rsid w:val="002F1940"/>
    <w:rsid w:val="003024DE"/>
    <w:rsid w:val="00316895"/>
    <w:rsid w:val="00322204"/>
    <w:rsid w:val="003330D7"/>
    <w:rsid w:val="0034282E"/>
    <w:rsid w:val="00345368"/>
    <w:rsid w:val="00362EB4"/>
    <w:rsid w:val="00383545"/>
    <w:rsid w:val="003836F6"/>
    <w:rsid w:val="00383C7F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8376D"/>
    <w:rsid w:val="00485314"/>
    <w:rsid w:val="0049448A"/>
    <w:rsid w:val="004A7D67"/>
    <w:rsid w:val="004E3939"/>
    <w:rsid w:val="004F27DF"/>
    <w:rsid w:val="0050543F"/>
    <w:rsid w:val="00522663"/>
    <w:rsid w:val="00526514"/>
    <w:rsid w:val="00526DDD"/>
    <w:rsid w:val="00532491"/>
    <w:rsid w:val="005642A6"/>
    <w:rsid w:val="005653D8"/>
    <w:rsid w:val="00570A58"/>
    <w:rsid w:val="00583F1E"/>
    <w:rsid w:val="005B6433"/>
    <w:rsid w:val="005C36AE"/>
    <w:rsid w:val="005E527C"/>
    <w:rsid w:val="006052AD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A4675"/>
    <w:rsid w:val="009C01E1"/>
    <w:rsid w:val="009F5554"/>
    <w:rsid w:val="00A22429"/>
    <w:rsid w:val="00A44752"/>
    <w:rsid w:val="00A455B0"/>
    <w:rsid w:val="00A5017D"/>
    <w:rsid w:val="00A70448"/>
    <w:rsid w:val="00A7651F"/>
    <w:rsid w:val="00A85764"/>
    <w:rsid w:val="00AA4FF3"/>
    <w:rsid w:val="00AA77FA"/>
    <w:rsid w:val="00AE1B3E"/>
    <w:rsid w:val="00AE217D"/>
    <w:rsid w:val="00AF007F"/>
    <w:rsid w:val="00AF40B0"/>
    <w:rsid w:val="00B0478E"/>
    <w:rsid w:val="00B206D1"/>
    <w:rsid w:val="00B304E8"/>
    <w:rsid w:val="00B34496"/>
    <w:rsid w:val="00B35644"/>
    <w:rsid w:val="00B97703"/>
    <w:rsid w:val="00BA3D66"/>
    <w:rsid w:val="00C00060"/>
    <w:rsid w:val="00C04BFC"/>
    <w:rsid w:val="00C17229"/>
    <w:rsid w:val="00C43AB5"/>
    <w:rsid w:val="00C85FAD"/>
    <w:rsid w:val="00CA0F3D"/>
    <w:rsid w:val="00CB2B16"/>
    <w:rsid w:val="00CF6087"/>
    <w:rsid w:val="00D14BB6"/>
    <w:rsid w:val="00D2351C"/>
    <w:rsid w:val="00D33624"/>
    <w:rsid w:val="00D663AC"/>
    <w:rsid w:val="00D80B59"/>
    <w:rsid w:val="00D8567A"/>
    <w:rsid w:val="00DA5FD6"/>
    <w:rsid w:val="00DA794C"/>
    <w:rsid w:val="00E06299"/>
    <w:rsid w:val="00E10BA0"/>
    <w:rsid w:val="00E20B2D"/>
    <w:rsid w:val="00E2241D"/>
    <w:rsid w:val="00E46457"/>
    <w:rsid w:val="00E81FBE"/>
    <w:rsid w:val="00E85072"/>
    <w:rsid w:val="00E92067"/>
    <w:rsid w:val="00E9470D"/>
    <w:rsid w:val="00F25496"/>
    <w:rsid w:val="00F30BD0"/>
    <w:rsid w:val="00F5690A"/>
    <w:rsid w:val="00F667CF"/>
    <w:rsid w:val="00F72B69"/>
    <w:rsid w:val="00F74B1F"/>
    <w:rsid w:val="00F803BE"/>
    <w:rsid w:val="00FA207E"/>
    <w:rsid w:val="00FB2E7B"/>
    <w:rsid w:val="00FD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237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Nokia3</cp:lastModifiedBy>
  <cp:revision>4</cp:revision>
  <cp:lastPrinted>2002-04-23T07:10:00Z</cp:lastPrinted>
  <dcterms:created xsi:type="dcterms:W3CDTF">2024-05-22T08:18:00Z</dcterms:created>
  <dcterms:modified xsi:type="dcterms:W3CDTF">2024-05-24T00:55:00Z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2024-05-22T08:18:16Z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5dbe864b-f4d9-4b8a-85e9-8641a433e38e</vt:lpwstr>
  </property>
  <property fmtid="{D5CDD505-2E9C-101B-9397-08002B2CF9AE}" pid="8" name="MSIP_Label_c6c1d335-5221-4a6a-889f-c684b2c8474c_ContentBits">
    <vt:lpwstr>3</vt:lpwstr>
  </property>
</Properties>
</file>